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29660" w14:textId="29400C3F" w:rsidR="007E331F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</w:p>
    <w:p w14:paraId="6310F171" w14:textId="77777777" w:rsidR="00AD1A46" w:rsidRPr="00AD1A46" w:rsidRDefault="00AD1A46" w:rsidP="00AD1A4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AD1A46" w14:paraId="5789ACF2" w14:textId="77777777" w:rsidTr="005844F6">
        <w:tc>
          <w:tcPr>
            <w:tcW w:w="9104" w:type="dxa"/>
            <w:shd w:val="clear" w:color="auto" w:fill="F2F2F2"/>
          </w:tcPr>
          <w:p w14:paraId="6B8E9226" w14:textId="6C55268F" w:rsidR="008A3551" w:rsidRPr="00AD1A46" w:rsidRDefault="00F31EAC" w:rsidP="00AD1A46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AD1A46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AD1A46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7DC7FB1D" w14:textId="77777777" w:rsidR="00AD1A46" w:rsidRDefault="00AD1A46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1DCF4F8" w14:textId="5E08418F" w:rsidR="00F31EAC" w:rsidRPr="00AD1A46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AD1A46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AD1A46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AD1A4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2"/>
        <w:gridCol w:w="6722"/>
      </w:tblGrid>
      <w:tr w:rsidR="00140C27" w:rsidRPr="00AD1A46" w14:paraId="13C3ABF8" w14:textId="77777777">
        <w:tc>
          <w:tcPr>
            <w:tcW w:w="2268" w:type="dxa"/>
          </w:tcPr>
          <w:p w14:paraId="54AEAC6D" w14:textId="77777777" w:rsidR="00140C27" w:rsidRPr="00AD1A46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4C19C5BC" w14:textId="77777777" w:rsidR="00140C27" w:rsidRPr="00AD1A46" w:rsidRDefault="00B553F5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Zakup i sukcesywna dostawa artykułów biurowych, papieru kserograficznego i płyt CD i DVD na potrzeby Samodzielnego Publicznego Zakładu Opieki Zdrowotnej w Siedlcach</w:t>
            </w:r>
            <w:r w:rsidR="00140C27"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  <w:tr w:rsidR="00B553F5" w:rsidRPr="00AD1A46" w14:paraId="51CA9FA7" w14:textId="77777777" w:rsidTr="0019795B">
        <w:tc>
          <w:tcPr>
            <w:tcW w:w="2268" w:type="dxa"/>
          </w:tcPr>
          <w:p w14:paraId="54A9076F" w14:textId="77777777" w:rsidR="00B553F5" w:rsidRPr="00AD1A46" w:rsidRDefault="00B553F5" w:rsidP="0019795B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738F0BF5" w14:textId="4056172F" w:rsidR="00B553F5" w:rsidRPr="00AD1A46" w:rsidRDefault="00B553F5" w:rsidP="0019795B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art.biurowe</w:t>
            </w:r>
            <w:proofErr w:type="spellEnd"/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/5</w:t>
            </w:r>
            <w:r w:rsidR="00862AF7">
              <w:rPr>
                <w:rFonts w:asciiTheme="minorHAnsi" w:hAnsiTheme="minorHAnsi" w:cstheme="minorHAnsi"/>
                <w:b/>
                <w:sz w:val="20"/>
                <w:szCs w:val="20"/>
              </w:rPr>
              <w:t>76</w:t>
            </w: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/2026</w:t>
            </w:r>
          </w:p>
        </w:tc>
      </w:tr>
    </w:tbl>
    <w:p w14:paraId="655BA800" w14:textId="77777777" w:rsidR="00AA39D6" w:rsidRPr="00AD1A46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>my niżej podpisani:</w:t>
      </w:r>
    </w:p>
    <w:p w14:paraId="0848FC24" w14:textId="77777777" w:rsidR="00EB7584" w:rsidRPr="00AD1A46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AD1A46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72FDB962" w14:textId="77777777" w:rsidR="00EB7584" w:rsidRPr="00AD1A46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0ABDC94F" w14:textId="77777777" w:rsidR="00AA39D6" w:rsidRPr="00AD1A46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>d</w:t>
      </w:r>
      <w:r w:rsidR="00AA39D6" w:rsidRPr="00AD1A46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2DE093F9" w14:textId="77777777" w:rsidR="00AE2ACB" w:rsidRPr="00AD1A46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1B997ABF" w14:textId="3BBE0708" w:rsidR="00ED4154" w:rsidRPr="00AD1A46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AD1A4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(w przypadku składania oferty przez podmioty występujące wspólnie, należy podać nazwy (firmy)</w:t>
      </w:r>
      <w:r w:rsidR="00AD1A4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</w:t>
      </w:r>
      <w:r w:rsidRPr="00AD1A4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AD1A46" w14:paraId="4A9A250D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6A06A935" w14:textId="77777777" w:rsidR="00AE2ACB" w:rsidRPr="00AD1A4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1C963C75" w14:textId="77777777" w:rsidR="00AE2ACB" w:rsidRPr="00AD1A4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78F60A2C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68C47AE" w14:textId="77777777" w:rsidR="00AE2ACB" w:rsidRPr="00AD1A4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1EA69D87" w14:textId="77777777" w:rsidR="00AE2ACB" w:rsidRPr="00AD1A4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AD1A46" w14:paraId="5036DB8F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11F13ACA" w14:textId="77777777" w:rsidR="008A3551" w:rsidRPr="00AD1A46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6E691426" w14:textId="77777777" w:rsidR="008A3551" w:rsidRPr="00AD1A46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0369D5D9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6391CA33" w14:textId="77777777" w:rsidR="00AE2ACB" w:rsidRPr="00AD1A4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AD1A46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6B06EAC7" w14:textId="77777777" w:rsidR="00AE2ACB" w:rsidRPr="00AD1A4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5792A79F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0E3D9B8F" w14:textId="77777777" w:rsidR="00AE2ACB" w:rsidRPr="00AD1A46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AD1A46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6C85797D" w14:textId="77777777" w:rsidR="00AE2ACB" w:rsidRPr="00AD1A46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D1A46" w:rsidRPr="00AD1A46" w14:paraId="0BAFFD30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FA9EDEF" w14:textId="24F2C81D" w:rsidR="00AD1A46" w:rsidRPr="00AD1A46" w:rsidRDefault="00AD1A46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KRS</w:t>
            </w:r>
            <w:r w:rsidRPr="00AD1A4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AD1A46">
              <w:rPr>
                <w:rFonts w:ascii="Calibri" w:eastAsia="Calibri" w:hAnsi="Calibri" w:cs="Calibr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4519D93E" w14:textId="77777777" w:rsidR="00AD1A46" w:rsidRPr="00AD1A46" w:rsidRDefault="00AD1A46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0F694459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3035584D" w14:textId="77777777" w:rsidR="00AE2ACB" w:rsidRPr="00AD1A46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AD1A46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AD1A46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9895E23" w14:textId="77777777" w:rsidR="00C0785C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75ED2839" w14:textId="77777777" w:rsidR="00C0785C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262D05CC" w14:textId="77777777" w:rsidR="00C0785C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28443CF3" w14:textId="77777777" w:rsidR="00C0785C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5CE307F3" w14:textId="77777777" w:rsidR="00C0785C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0CB4CEAC" w14:textId="77777777" w:rsidR="00497AEE" w:rsidRPr="00AD1A46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D1A46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546FD615" w14:textId="77777777" w:rsidR="00C11FEF" w:rsidRPr="00AD1A46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6174D5F8" w14:textId="16052752" w:rsidR="004D5A42" w:rsidRPr="00AD1A46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lastRenderedPageBreak/>
        <w:t>SKŁADAMY OFERTĘ</w:t>
      </w:r>
      <w:r w:rsidRPr="00AD1A46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AD1A46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AD1A46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AD1A46">
        <w:rPr>
          <w:rFonts w:asciiTheme="minorHAnsi" w:hAnsiTheme="minorHAnsi" w:cstheme="minorHAnsi"/>
          <w:sz w:val="20"/>
          <w:szCs w:val="20"/>
        </w:rPr>
        <w:t>,</w:t>
      </w:r>
      <w:r w:rsidR="007F3E87" w:rsidRPr="00AD1A46">
        <w:rPr>
          <w:rFonts w:asciiTheme="minorHAnsi" w:hAnsiTheme="minorHAnsi" w:cstheme="minorHAnsi"/>
          <w:sz w:val="20"/>
          <w:szCs w:val="20"/>
        </w:rPr>
        <w:t xml:space="preserve"> zgodnie z</w:t>
      </w:r>
      <w:r w:rsidR="00AD1A46">
        <w:rPr>
          <w:rFonts w:asciiTheme="minorHAnsi" w:hAnsiTheme="minorHAnsi" w:cstheme="minorHAnsi"/>
          <w:sz w:val="20"/>
          <w:szCs w:val="20"/>
        </w:rPr>
        <w:t xml:space="preserve"> warunkami Zaproszenia</w:t>
      </w:r>
      <w:r w:rsidR="00A8509D" w:rsidRPr="00AD1A46">
        <w:rPr>
          <w:rFonts w:asciiTheme="minorHAnsi" w:hAnsiTheme="minorHAnsi" w:cstheme="minorHAnsi"/>
          <w:sz w:val="20"/>
          <w:szCs w:val="20"/>
        </w:rPr>
        <w:t>.</w:t>
      </w:r>
    </w:p>
    <w:p w14:paraId="5A416BFA" w14:textId="77777777" w:rsidR="00B964C4" w:rsidRPr="00AD1A46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AD1A4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AD1A46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AD1A46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1AD82A58" w14:textId="77777777" w:rsidR="00A8509D" w:rsidRPr="00AD1A46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AD1A46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71DD213F" w14:textId="77777777" w:rsidR="006D09E0" w:rsidRPr="00AD1A46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AD1A46" w14:paraId="510A3B36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4B515F54" w14:textId="77777777" w:rsidR="007F3E87" w:rsidRPr="00AD1A46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C</w:t>
            </w:r>
            <w:r w:rsidR="007F3E87"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0BC2F3A8" w14:textId="77777777" w:rsidR="007F3E87" w:rsidRPr="00AD1A46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B553F5" w:rsidRPr="00AD1A46" w14:paraId="78656202" w14:textId="77777777" w:rsidTr="0019795B">
        <w:tc>
          <w:tcPr>
            <w:tcW w:w="1276" w:type="dxa"/>
            <w:vAlign w:val="center"/>
          </w:tcPr>
          <w:p w14:paraId="108E75E4" w14:textId="77777777" w:rsidR="00B553F5" w:rsidRPr="00AD1A46" w:rsidRDefault="00B553F5" w:rsidP="001979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444D5530" w14:textId="77777777" w:rsidR="00B553F5" w:rsidRPr="00AD1A46" w:rsidRDefault="00B553F5" w:rsidP="001979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Zadanie 1 - dostawa artykułów biurowych</w:t>
            </w:r>
          </w:p>
          <w:p w14:paraId="65C9F677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0011FE1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630BCC1" w14:textId="77777777" w:rsidR="00B553F5" w:rsidRPr="00AD1A46" w:rsidRDefault="00B553F5" w:rsidP="001979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6C5EC90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2112FD8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553F5" w:rsidRPr="00AD1A46" w14:paraId="0425392C" w14:textId="77777777" w:rsidTr="0019795B">
        <w:tc>
          <w:tcPr>
            <w:tcW w:w="1276" w:type="dxa"/>
            <w:vAlign w:val="center"/>
          </w:tcPr>
          <w:p w14:paraId="646DE02F" w14:textId="77777777" w:rsidR="00B553F5" w:rsidRPr="00AD1A46" w:rsidRDefault="00B553F5" w:rsidP="001979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663E55D8" w14:textId="77777777" w:rsidR="00B553F5" w:rsidRPr="00AD1A46" w:rsidRDefault="00B553F5" w:rsidP="001979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Zadanie 2 - dostawa papieru kserograficznego</w:t>
            </w:r>
          </w:p>
          <w:p w14:paraId="00703975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C58E5E3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9783200" w14:textId="77777777" w:rsidR="00B553F5" w:rsidRPr="00AD1A46" w:rsidRDefault="00B553F5" w:rsidP="001979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322E4AC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6CAB5693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553F5" w:rsidRPr="00AD1A46" w14:paraId="2BA8AFDC" w14:textId="77777777" w:rsidTr="0019795B">
        <w:tc>
          <w:tcPr>
            <w:tcW w:w="1276" w:type="dxa"/>
            <w:vAlign w:val="center"/>
          </w:tcPr>
          <w:p w14:paraId="230F0974" w14:textId="77777777" w:rsidR="00B553F5" w:rsidRPr="00AD1A46" w:rsidRDefault="00B553F5" w:rsidP="001979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12EA7106" w14:textId="77777777" w:rsidR="00B553F5" w:rsidRPr="00AD1A46" w:rsidRDefault="00B553F5" w:rsidP="001979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Zadanie 3 - dostawa płyt CD i DVD</w:t>
            </w:r>
          </w:p>
          <w:p w14:paraId="46FEAA67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2DC063D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DE81D50" w14:textId="77777777" w:rsidR="00B553F5" w:rsidRPr="00AD1A46" w:rsidRDefault="00B553F5" w:rsidP="001979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CB96706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FB2064E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B553F5" w:rsidRPr="00AD1A46" w14:paraId="64013868" w14:textId="77777777" w:rsidTr="0019795B">
        <w:tc>
          <w:tcPr>
            <w:tcW w:w="1276" w:type="dxa"/>
            <w:vAlign w:val="center"/>
          </w:tcPr>
          <w:p w14:paraId="016F5661" w14:textId="77777777" w:rsidR="00B553F5" w:rsidRPr="00AD1A46" w:rsidRDefault="00B553F5" w:rsidP="001979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27517758" w14:textId="77777777" w:rsidR="00B553F5" w:rsidRPr="00AD1A46" w:rsidRDefault="00B553F5" w:rsidP="001979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Zadanie 4 - dostawa baterii</w:t>
            </w:r>
          </w:p>
          <w:p w14:paraId="7B5C35F8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B8F6FFB" w14:textId="77777777" w:rsidR="00B553F5" w:rsidRPr="00AD1A46" w:rsidRDefault="00B553F5" w:rsidP="001979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8C7BC3C" w14:textId="77777777" w:rsidR="00B553F5" w:rsidRPr="00AD1A46" w:rsidRDefault="00B553F5" w:rsidP="001979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18D31A6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0B67DB4" w14:textId="77777777" w:rsidR="00B553F5" w:rsidRPr="00AD1A46" w:rsidRDefault="00B553F5" w:rsidP="001979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7E45450A" w14:textId="77777777" w:rsidR="00AD1A46" w:rsidRPr="00AD1A46" w:rsidRDefault="00AD1A46" w:rsidP="00AD1A46">
      <w:pPr>
        <w:pStyle w:val="Akapitzlist"/>
        <w:numPr>
          <w:ilvl w:val="0"/>
          <w:numId w:val="1"/>
        </w:numPr>
        <w:spacing w:before="240" w:line="360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AD1A46">
        <w:rPr>
          <w:rFonts w:ascii="Calibri" w:hAnsi="Calibri" w:cs="Calibri"/>
          <w:b/>
          <w:bCs/>
          <w:sz w:val="20"/>
          <w:szCs w:val="20"/>
        </w:rPr>
        <w:t>MINIMALNY TERMIN DOSTAWY JEDNORAZOWEGO ZAMÓWIENIA</w:t>
      </w:r>
    </w:p>
    <w:p w14:paraId="42768F69" w14:textId="77777777" w:rsidR="00AD1A46" w:rsidRPr="00AD1A46" w:rsidRDefault="00AD1A46" w:rsidP="00AD1A46">
      <w:pPr>
        <w:pStyle w:val="Akapitzlist"/>
        <w:tabs>
          <w:tab w:val="left" w:pos="142"/>
        </w:tabs>
        <w:spacing w:before="240" w:line="36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AD1A46">
        <w:rPr>
          <w:rFonts w:ascii="Calibri" w:hAnsi="Calibri" w:cs="Calibri"/>
          <w:b/>
          <w:bCs/>
          <w:sz w:val="20"/>
          <w:szCs w:val="20"/>
        </w:rPr>
        <w:t>OŚWIADCZAMY,</w:t>
      </w:r>
      <w:r w:rsidRPr="00AD1A46">
        <w:rPr>
          <w:rFonts w:ascii="Calibri" w:hAnsi="Calibri" w:cs="Calibri"/>
          <w:sz w:val="20"/>
          <w:szCs w:val="20"/>
        </w:rPr>
        <w:t xml:space="preserve"> że czas dostarczenia zamówionych przez Zamawiającego w zamówieniu jednostkowym partii materiałów biurowych, od dnia przesłania przez Zamawiającego zamówienia – to  …………  dni robocze (2,  3 lub 4 dni robocze)*.</w:t>
      </w:r>
    </w:p>
    <w:p w14:paraId="596895DF" w14:textId="65DEB4C0" w:rsidR="00AD1A46" w:rsidRDefault="00AD1A46" w:rsidP="00AD1A46">
      <w:pPr>
        <w:pStyle w:val="Akapitzlist"/>
        <w:spacing w:before="240" w:line="360" w:lineRule="auto"/>
        <w:ind w:left="426" w:hanging="142"/>
        <w:jc w:val="both"/>
        <w:rPr>
          <w:rFonts w:ascii="Calibri" w:hAnsi="Calibri" w:cs="Calibri"/>
          <w:i/>
          <w:iCs/>
          <w:sz w:val="18"/>
          <w:szCs w:val="18"/>
        </w:rPr>
      </w:pPr>
      <w:r w:rsidRPr="00AD1A46">
        <w:rPr>
          <w:rFonts w:ascii="Calibri" w:hAnsi="Calibri" w:cs="Calibri"/>
          <w:i/>
          <w:iCs/>
          <w:sz w:val="18"/>
          <w:szCs w:val="18"/>
        </w:rPr>
        <w:lastRenderedPageBreak/>
        <w:t>*należy wpisać ilość dni na dostawę zamówienia jednostkowego, stanowi to kryterium oceny oferty;  nie określenie minimalnego terminu dostawy zamówienia spowoduje, że Zamawiający przyjmie najdłuższy możliwy czas na dostawę, czyli 4 dni, i przyzna 0 punktów w tym kryterium oceny.</w:t>
      </w:r>
    </w:p>
    <w:p w14:paraId="5B8A2708" w14:textId="77777777" w:rsidR="00AD1A46" w:rsidRPr="00AD1A46" w:rsidRDefault="00AD1A46" w:rsidP="00AD1A46">
      <w:pPr>
        <w:pStyle w:val="Akapitzlist"/>
        <w:spacing w:before="240" w:line="360" w:lineRule="auto"/>
        <w:ind w:left="426" w:hanging="142"/>
        <w:jc w:val="both"/>
        <w:rPr>
          <w:rFonts w:ascii="Calibri" w:hAnsi="Calibri" w:cs="Calibri"/>
          <w:i/>
          <w:iCs/>
          <w:sz w:val="18"/>
          <w:szCs w:val="18"/>
        </w:rPr>
      </w:pPr>
    </w:p>
    <w:p w14:paraId="536EB0FE" w14:textId="77777777" w:rsidR="00AD1A46" w:rsidRPr="00AD1A46" w:rsidRDefault="00AD1A46" w:rsidP="00AD1A46">
      <w:pPr>
        <w:pStyle w:val="Akapitzlist"/>
        <w:numPr>
          <w:ilvl w:val="0"/>
          <w:numId w:val="1"/>
        </w:numPr>
        <w:spacing w:before="240" w:line="360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AD1A46">
        <w:rPr>
          <w:rFonts w:ascii="Calibri" w:hAnsi="Calibri" w:cs="Calibri"/>
          <w:b/>
          <w:bCs/>
          <w:sz w:val="20"/>
          <w:szCs w:val="20"/>
        </w:rPr>
        <w:t>WYSOKOŚĆ MINIMUM LOGISTYCZNEGO</w:t>
      </w:r>
    </w:p>
    <w:p w14:paraId="5888F589" w14:textId="77777777" w:rsidR="00AD1A46" w:rsidRPr="00AD1A46" w:rsidRDefault="00AD1A46" w:rsidP="00AD1A46">
      <w:pPr>
        <w:pStyle w:val="Akapitzlist"/>
        <w:spacing w:before="240" w:line="360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AD1A46">
        <w:rPr>
          <w:rFonts w:ascii="Calibri" w:hAnsi="Calibri" w:cs="Calibri"/>
          <w:b/>
          <w:bCs/>
          <w:sz w:val="20"/>
          <w:szCs w:val="20"/>
        </w:rPr>
        <w:t>OFERUJEMY</w:t>
      </w:r>
      <w:r w:rsidRPr="00AD1A46">
        <w:rPr>
          <w:rFonts w:ascii="Calibri" w:hAnsi="Calibri" w:cs="Calibri"/>
          <w:sz w:val="20"/>
          <w:szCs w:val="20"/>
        </w:rPr>
        <w:t xml:space="preserve"> możliwość złożenia jednorazowego zamówienia o minimalnej wartości:</w:t>
      </w:r>
    </w:p>
    <w:p w14:paraId="1826D39E" w14:textId="77777777" w:rsidR="00AD1A46" w:rsidRDefault="00AD1A46" w:rsidP="00AD1A46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Calibri" w:hAnsi="Calibri" w:cs="Calibri"/>
          <w:sz w:val="20"/>
          <w:szCs w:val="20"/>
        </w:rPr>
      </w:pPr>
      <w:r w:rsidRPr="00AD1A46">
        <w:rPr>
          <w:rFonts w:ascii="Calibri" w:hAnsi="Calibri" w:cs="Calibri"/>
          <w:sz w:val="20"/>
          <w:szCs w:val="20"/>
        </w:rPr>
        <w:t xml:space="preserve">100 zł                                           </w:t>
      </w:r>
    </w:p>
    <w:p w14:paraId="6D8B6FA7" w14:textId="52A7AFB6" w:rsidR="00AD1A46" w:rsidRDefault="00AD1A46" w:rsidP="00AD1A46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Calibri" w:hAnsi="Calibri" w:cs="Calibri"/>
          <w:sz w:val="20"/>
          <w:szCs w:val="20"/>
        </w:rPr>
      </w:pPr>
      <w:r w:rsidRPr="00AD1A46">
        <w:rPr>
          <w:rFonts w:ascii="Calibri" w:hAnsi="Calibri" w:cs="Calibri"/>
          <w:sz w:val="20"/>
          <w:szCs w:val="20"/>
        </w:rPr>
        <w:t xml:space="preserve">200 zł                                       </w:t>
      </w:r>
    </w:p>
    <w:p w14:paraId="19406CE0" w14:textId="7D99105B" w:rsidR="00AD1A46" w:rsidRPr="00AD1A46" w:rsidRDefault="00AD1A46" w:rsidP="00AD1A46">
      <w:pPr>
        <w:pStyle w:val="Akapitzlist"/>
        <w:numPr>
          <w:ilvl w:val="0"/>
          <w:numId w:val="6"/>
        </w:numPr>
        <w:spacing w:before="240" w:line="360" w:lineRule="auto"/>
        <w:jc w:val="both"/>
        <w:rPr>
          <w:rFonts w:ascii="Calibri" w:hAnsi="Calibri" w:cs="Calibri"/>
          <w:sz w:val="20"/>
          <w:szCs w:val="20"/>
        </w:rPr>
      </w:pPr>
      <w:r w:rsidRPr="00AD1A46">
        <w:rPr>
          <w:rFonts w:ascii="Calibri" w:hAnsi="Calibri" w:cs="Calibri"/>
          <w:sz w:val="20"/>
          <w:szCs w:val="20"/>
        </w:rPr>
        <w:t>300zł   *</w:t>
      </w:r>
    </w:p>
    <w:p w14:paraId="579D9AA0" w14:textId="77777777" w:rsidR="00AD1A46" w:rsidRPr="00AD1A46" w:rsidRDefault="00AD1A46" w:rsidP="00AD1A46">
      <w:pPr>
        <w:pStyle w:val="Akapitzlist"/>
        <w:spacing w:before="240" w:line="360" w:lineRule="auto"/>
        <w:ind w:left="426"/>
        <w:jc w:val="both"/>
        <w:rPr>
          <w:rFonts w:ascii="Calibri" w:hAnsi="Calibri" w:cs="Calibri"/>
          <w:i/>
          <w:iCs/>
          <w:sz w:val="18"/>
          <w:szCs w:val="18"/>
        </w:rPr>
      </w:pPr>
      <w:r w:rsidRPr="00AD1A46">
        <w:rPr>
          <w:rFonts w:ascii="Calibri" w:hAnsi="Calibri" w:cs="Calibri"/>
          <w:i/>
          <w:iCs/>
          <w:sz w:val="18"/>
          <w:szCs w:val="18"/>
        </w:rPr>
        <w:t>*należy zaznaczyć znakiem x wartość deklarowanego minimum logistycznego, które stanowi kryterium oceny oferty, nie zaznaczenie wysokości minimum logistycznego spowoduje, że Zamawiający przyjmie najwyższą kwotę zamówienia jednorazowego, czyli 300 zł, i przyzna 0 punktów w tym kryterium oceny.</w:t>
      </w:r>
    </w:p>
    <w:p w14:paraId="1DDDDBB4" w14:textId="2128AD51" w:rsidR="00B9086B" w:rsidRPr="00AD1A46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t>OŚWIADCZAMY</w:t>
      </w:r>
      <w:r w:rsidRPr="00AD1A46">
        <w:rPr>
          <w:rFonts w:asciiTheme="minorHAnsi" w:hAnsiTheme="minorHAnsi" w:cstheme="minorHAnsi"/>
          <w:sz w:val="20"/>
          <w:szCs w:val="20"/>
        </w:rPr>
        <w:t>, że:</w:t>
      </w:r>
    </w:p>
    <w:p w14:paraId="63424DC6" w14:textId="47FDF9EB" w:rsidR="00ED4154" w:rsidRPr="00AD1A46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D1A46">
        <w:rPr>
          <w:rFonts w:asciiTheme="minorHAnsi" w:hAnsiTheme="minorHAnsi" w:cstheme="minorHAnsi"/>
          <w:sz w:val="20"/>
          <w:szCs w:val="20"/>
        </w:rPr>
        <w:t xml:space="preserve">treścią Zaproszenia </w:t>
      </w:r>
      <w:r w:rsidRPr="00AD1A46">
        <w:rPr>
          <w:rFonts w:asciiTheme="minorHAnsi" w:hAnsiTheme="minorHAnsi" w:cstheme="minorHAnsi"/>
          <w:sz w:val="20"/>
          <w:szCs w:val="20"/>
        </w:rPr>
        <w:t xml:space="preserve">i uznajemy się za związanych </w:t>
      </w:r>
      <w:r w:rsidR="00ED4154" w:rsidRPr="00AD1A46">
        <w:rPr>
          <w:rFonts w:asciiTheme="minorHAnsi" w:hAnsiTheme="minorHAnsi" w:cstheme="minorHAnsi"/>
          <w:sz w:val="20"/>
          <w:szCs w:val="20"/>
        </w:rPr>
        <w:t xml:space="preserve">z </w:t>
      </w:r>
      <w:r w:rsidRPr="00AD1A46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AD1A46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AD1A46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AD1A46">
        <w:rPr>
          <w:rFonts w:asciiTheme="minorHAnsi" w:hAnsiTheme="minorHAnsi" w:cstheme="minorHAnsi"/>
          <w:sz w:val="20"/>
          <w:szCs w:val="20"/>
        </w:rPr>
        <w:t>,</w:t>
      </w:r>
    </w:p>
    <w:p w14:paraId="5976B766" w14:textId="77777777" w:rsidR="00BC4F99" w:rsidRPr="00AD1A46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AD1A46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AD1A46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AD1A46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AD1A4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AD1A4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AD1A46" w14:paraId="73FF377C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A66A922" w14:textId="77777777" w:rsidR="006522FA" w:rsidRPr="00AD1A4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F735878" w14:textId="77777777" w:rsidR="006522FA" w:rsidRPr="00AD1A4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715A246" w14:textId="77777777" w:rsidR="006522FA" w:rsidRPr="00AD1A46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AD1A46" w14:paraId="580A888C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08B02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1820D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6FAA5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AD1A46" w14:paraId="104B3A3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53F53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B0C2C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ED696" w14:textId="77777777" w:rsidR="006522FA" w:rsidRPr="00AD1A46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10453D3" w14:textId="77777777" w:rsidR="00552F9C" w:rsidRPr="00AD1A46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2EE31506" w14:textId="7FFCA51D" w:rsidR="00640768" w:rsidRPr="00AD1A46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AD1A46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AD1A46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AD1A46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AD1A46">
        <w:rPr>
          <w:rFonts w:asciiTheme="minorHAnsi" w:hAnsiTheme="minorHAnsi" w:cstheme="minorHAnsi"/>
          <w:sz w:val="20"/>
          <w:szCs w:val="20"/>
        </w:rPr>
        <w:t xml:space="preserve">, które zostały zawarte w </w:t>
      </w:r>
      <w:r w:rsidR="00AD1A46">
        <w:rPr>
          <w:rFonts w:asciiTheme="minorHAnsi" w:hAnsiTheme="minorHAnsi" w:cstheme="minorHAnsi"/>
          <w:sz w:val="20"/>
          <w:szCs w:val="20"/>
        </w:rPr>
        <w:t xml:space="preserve">Zaproszeniu </w:t>
      </w:r>
      <w:r w:rsidRPr="00AD1A46">
        <w:rPr>
          <w:rFonts w:asciiTheme="minorHAnsi" w:hAnsiTheme="minorHAnsi" w:cstheme="minorHAnsi"/>
          <w:sz w:val="20"/>
          <w:szCs w:val="20"/>
        </w:rPr>
        <w:t>i zobowiązujemy się</w:t>
      </w:r>
      <w:r w:rsidR="00A50E18" w:rsidRPr="00AD1A46">
        <w:rPr>
          <w:rFonts w:asciiTheme="minorHAnsi" w:hAnsiTheme="minorHAnsi" w:cstheme="minorHAnsi"/>
          <w:sz w:val="20"/>
          <w:szCs w:val="20"/>
        </w:rPr>
        <w:t>,</w:t>
      </w:r>
      <w:r w:rsidRPr="00AD1A46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AD1A46">
        <w:rPr>
          <w:rFonts w:asciiTheme="minorHAnsi" w:hAnsiTheme="minorHAnsi" w:cstheme="minorHAnsi"/>
          <w:sz w:val="20"/>
          <w:szCs w:val="20"/>
        </w:rPr>
        <w:t>,</w:t>
      </w:r>
      <w:r w:rsidRPr="00AD1A46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AD1A46">
        <w:rPr>
          <w:rFonts w:asciiTheme="minorHAnsi" w:hAnsiTheme="minorHAnsi" w:cstheme="minorHAnsi"/>
          <w:sz w:val="20"/>
          <w:szCs w:val="20"/>
        </w:rPr>
        <w:t>,</w:t>
      </w:r>
    </w:p>
    <w:p w14:paraId="58AA599A" w14:textId="77777777" w:rsidR="00525EFF" w:rsidRPr="00AD1A4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AD1A4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AD1A4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AD1A46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AD1A46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AD1A46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AD1A46">
        <w:rPr>
          <w:rFonts w:asciiTheme="minorHAnsi" w:hAnsiTheme="minorHAnsi" w:cstheme="minorHAnsi"/>
          <w:sz w:val="20"/>
          <w:szCs w:val="20"/>
        </w:rPr>
        <w:t>.</w:t>
      </w:r>
    </w:p>
    <w:p w14:paraId="1A3C3B4B" w14:textId="77777777" w:rsidR="002C23F2" w:rsidRPr="00AD1A46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AD1A46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AD1A46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AD1A46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AD1A46">
        <w:rPr>
          <w:rFonts w:asciiTheme="minorHAnsi" w:hAnsiTheme="minorHAnsi" w:cstheme="minorHAnsi"/>
          <w:bCs/>
          <w:sz w:val="20"/>
          <w:szCs w:val="20"/>
        </w:rPr>
        <w:t>:</w:t>
      </w:r>
    </w:p>
    <w:p w14:paraId="13BB77A1" w14:textId="54512009" w:rsidR="00CE1552" w:rsidRPr="00AD1A46" w:rsidRDefault="00F7143F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D1A46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12035174" wp14:editId="5BF154DA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904A0" w14:textId="77777777" w:rsidR="00CE1552" w:rsidRPr="00AD1A46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1A46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AD1A46">
        <w:rPr>
          <w:rFonts w:asciiTheme="minorHAnsi" w:hAnsiTheme="minorHAnsi" w:cstheme="minorHAnsi"/>
          <w:bCs/>
          <w:sz w:val="20"/>
          <w:szCs w:val="20"/>
        </w:rPr>
        <w:t>(</w:t>
      </w:r>
      <w:proofErr w:type="spellStart"/>
      <w:r w:rsidR="008A3551" w:rsidRPr="00AD1A46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AD1A46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AD1A46">
        <w:rPr>
          <w:rFonts w:asciiTheme="minorHAnsi" w:hAnsiTheme="minorHAnsi" w:cstheme="minorHAnsi"/>
          <w:bCs/>
          <w:sz w:val="20"/>
          <w:szCs w:val="20"/>
        </w:rPr>
        <w:t>).</w:t>
      </w:r>
    </w:p>
    <w:p w14:paraId="1B633D40" w14:textId="77777777" w:rsidR="003A37A9" w:rsidRPr="00AD1A46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493192E5" w14:textId="7BC92444" w:rsidR="003A37A9" w:rsidRPr="00AD1A46" w:rsidRDefault="00F7143F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D1A46">
        <w:rPr>
          <w:rFonts w:asciiTheme="minorHAnsi" w:hAnsiTheme="minorHAnsi" w:cstheme="minorHAnsi"/>
          <w:b/>
          <w:noProof/>
          <w:sz w:val="20"/>
          <w:szCs w:val="20"/>
        </w:rPr>
        <w:lastRenderedPageBreak/>
        <w:drawing>
          <wp:inline distT="0" distB="0" distL="0" distR="0" wp14:anchorId="24589979" wp14:editId="526B5C84">
            <wp:extent cx="2295525" cy="2762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D4272" w14:textId="77777777" w:rsidR="003A37A9" w:rsidRPr="00AD1A46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1A46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proofErr w:type="spellStart"/>
      <w:r w:rsidR="008A3551" w:rsidRPr="00AD1A46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="008A3551" w:rsidRPr="00AD1A46">
        <w:rPr>
          <w:rFonts w:asciiTheme="minorHAnsi" w:hAnsiTheme="minorHAnsi" w:cstheme="minorHAnsi"/>
          <w:bCs/>
          <w:sz w:val="20"/>
          <w:szCs w:val="20"/>
        </w:rPr>
        <w:t>. Dz. U. z 2025 r. poz. 775</w:t>
      </w:r>
      <w:r w:rsidRPr="00AD1A46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AD1A46" w14:paraId="5908B5AA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C4ACE6D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1A46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DE2295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1A46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0E1990D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1A46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B96947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1A46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AD1A46" w14:paraId="29FCB696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11C0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C82C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F629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42E2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AD1A46" w14:paraId="7A8BE150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7434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D552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69E1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B453" w14:textId="77777777" w:rsidR="003A37A9" w:rsidRPr="00AD1A46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634FC25B" w14:textId="77777777" w:rsidR="00525EFF" w:rsidRPr="00AD1A4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AD1A46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AD1A46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AD1A46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AD1A46">
        <w:rPr>
          <w:rFonts w:asciiTheme="minorHAnsi" w:hAnsiTheme="minorHAnsi" w:cstheme="minorHAnsi"/>
          <w:sz w:val="20"/>
          <w:szCs w:val="20"/>
        </w:rPr>
        <w:t>przedmiotowego postępowania</w:t>
      </w:r>
      <w:r w:rsidRPr="00AD1A46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AD1A46" w14:paraId="18C53EB8" w14:textId="77777777" w:rsidTr="00B56BE6">
        <w:tc>
          <w:tcPr>
            <w:tcW w:w="1984" w:type="dxa"/>
            <w:vAlign w:val="center"/>
          </w:tcPr>
          <w:p w14:paraId="05E0067D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7E658C53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3EB5365D" w14:textId="77777777" w:rsidTr="00B56BE6">
        <w:tc>
          <w:tcPr>
            <w:tcW w:w="1984" w:type="dxa"/>
            <w:vAlign w:val="center"/>
          </w:tcPr>
          <w:p w14:paraId="6203E857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4AF54718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AD1A46" w14:paraId="5C0E13ED" w14:textId="77777777" w:rsidTr="00B56BE6">
        <w:tc>
          <w:tcPr>
            <w:tcW w:w="1984" w:type="dxa"/>
            <w:vAlign w:val="center"/>
          </w:tcPr>
          <w:p w14:paraId="48F37509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AD1A46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3EDDBFA6" w14:textId="77777777" w:rsidR="00AE2ACB" w:rsidRPr="00AD1A4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231F5606" w14:textId="77777777" w:rsidR="00525EFF" w:rsidRPr="00AD1A46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AD1A46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AD1A46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AD1A46">
        <w:rPr>
          <w:rFonts w:asciiTheme="minorHAnsi" w:hAnsiTheme="minorHAnsi" w:cstheme="minorHAnsi"/>
          <w:sz w:val="20"/>
          <w:szCs w:val="20"/>
        </w:rPr>
        <w:t>, stanowiąc</w:t>
      </w:r>
      <w:r w:rsidRPr="00AD1A46">
        <w:rPr>
          <w:rFonts w:asciiTheme="minorHAnsi" w:hAnsiTheme="minorHAnsi" w:cstheme="minorHAnsi"/>
          <w:sz w:val="20"/>
          <w:szCs w:val="20"/>
        </w:rPr>
        <w:t>e</w:t>
      </w:r>
      <w:r w:rsidR="00AF4AC3" w:rsidRPr="00AD1A46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AD1A46">
        <w:rPr>
          <w:rFonts w:asciiTheme="minorHAnsi" w:hAnsiTheme="minorHAnsi" w:cstheme="minorHAnsi"/>
          <w:sz w:val="20"/>
          <w:szCs w:val="20"/>
        </w:rPr>
        <w:t>:</w:t>
      </w:r>
    </w:p>
    <w:p w14:paraId="0433DF61" w14:textId="77777777" w:rsidR="009B316D" w:rsidRPr="00AD1A46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AD1A46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AD1A46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AD1A46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550D2C62" w14:textId="77777777" w:rsidR="007D475B" w:rsidRPr="00AD1A46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1A46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AD1A46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756C8284" w14:textId="77777777" w:rsidR="0097776D" w:rsidRPr="00AD1A46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D1A46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AD1A46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AD1A46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AD1A46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5ED7F6C4" w14:textId="77777777" w:rsidR="004D4F17" w:rsidRPr="00AD1A46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1E229DF0" w14:textId="77777777" w:rsidR="00814ACA" w:rsidRPr="00AD1A46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AD1A46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3111C6C5" w14:textId="77777777" w:rsidR="00814ACA" w:rsidRPr="00AD1A46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AD1A46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AD1A46">
        <w:rPr>
          <w:rFonts w:asciiTheme="minorHAnsi" w:hAnsiTheme="minorHAnsi" w:cstheme="minorHAnsi"/>
          <w:iCs/>
          <w:sz w:val="16"/>
          <w:szCs w:val="16"/>
        </w:rPr>
        <w:t>[podpis</w:t>
      </w:r>
      <w:r w:rsidRPr="00AD1A46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AD1A46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AD1A46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AD1A46" w:rsidSect="00C11FEF">
      <w:headerReference w:type="default" r:id="rId10"/>
      <w:footerReference w:type="default" r:id="rId11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02332" w14:textId="77777777" w:rsidR="00061C02" w:rsidRDefault="00061C02" w:rsidP="00FF57EE">
      <w:r>
        <w:separator/>
      </w:r>
    </w:p>
  </w:endnote>
  <w:endnote w:type="continuationSeparator" w:id="0">
    <w:p w14:paraId="7CDFFE3A" w14:textId="77777777" w:rsidR="00061C02" w:rsidRDefault="00061C02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21D38" w14:textId="0DE0AD90" w:rsidR="00AD1A46" w:rsidRDefault="00563DC0" w:rsidP="00AD1A46">
    <w:pPr>
      <w:pStyle w:val="Stopka"/>
      <w:tabs>
        <w:tab w:val="left" w:pos="1984"/>
      </w:tabs>
      <w:ind w:left="-709" w:right="-568"/>
      <w:rPr>
        <w:szCs w:val="20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r w:rsidR="00F7143F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2C1944" wp14:editId="0D3A3A71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961409708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B15FE8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0" w:name="_Hlk204079734"/>
    <w:bookmarkStart w:id="1" w:name="_Hlk204666669"/>
    <w:r w:rsidR="00AD1A46">
      <w:tab/>
    </w:r>
  </w:p>
  <w:p w14:paraId="07FCA383" w14:textId="40B7CD2D" w:rsidR="00563DC0" w:rsidRPr="00AD1A46" w:rsidRDefault="00AD1A46" w:rsidP="00AD1A46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AD1A46">
      <w:rPr>
        <w:rFonts w:ascii="Calibri" w:hAnsi="Calibri" w:cs="Calibri"/>
        <w:sz w:val="15"/>
        <w:szCs w:val="15"/>
      </w:rPr>
      <w:t xml:space="preserve">SPZOZ w Siedlcach:   NIP: 821-205-60-50,  </w:t>
    </w:r>
    <w:r w:rsidRPr="00AD1A46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0"/>
    <w:r w:rsidRPr="00AD1A46">
      <w:rPr>
        <w:rFonts w:ascii="Calibri" w:hAnsi="Calibri" w:cs="Calibri"/>
        <w:color w:val="202C82"/>
        <w:sz w:val="15"/>
        <w:szCs w:val="15"/>
      </w:rPr>
      <w:tab/>
    </w:r>
    <w:bookmarkEnd w:id="1"/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AD1A46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7FF1B" w14:textId="77777777" w:rsidR="00061C02" w:rsidRDefault="00061C02" w:rsidP="00FF57EE">
      <w:r>
        <w:separator/>
      </w:r>
    </w:p>
  </w:footnote>
  <w:footnote w:type="continuationSeparator" w:id="0">
    <w:p w14:paraId="1F980012" w14:textId="77777777" w:rsidR="00061C02" w:rsidRDefault="00061C02" w:rsidP="00FF57EE">
      <w:r>
        <w:continuationSeparator/>
      </w:r>
    </w:p>
  </w:footnote>
  <w:footnote w:id="1">
    <w:p w14:paraId="6C2CEBF7" w14:textId="77777777" w:rsidR="00563DC0" w:rsidRPr="00AD1A46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AD1A46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12656329" w14:textId="77777777" w:rsidR="00563DC0" w:rsidRPr="00AD1A46" w:rsidRDefault="00563DC0" w:rsidP="00563DC0">
      <w:pPr>
        <w:pStyle w:val="Tekstprzypisudolnego"/>
        <w:ind w:left="142"/>
        <w:rPr>
          <w:rFonts w:asciiTheme="minorHAnsi" w:hAnsiTheme="minorHAnsi" w:cstheme="minorHAnsi"/>
          <w:color w:val="0070C0"/>
          <w:sz w:val="16"/>
          <w:szCs w:val="16"/>
        </w:rPr>
      </w:pPr>
      <w:r w:rsidRPr="00AD1A46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AD1A46">
        <w:rPr>
          <w:rFonts w:asciiTheme="minorHAnsi" w:hAnsiTheme="minorHAnsi" w:cstheme="minorHAnsi"/>
          <w:color w:val="0070C0"/>
          <w:sz w:val="16"/>
          <w:szCs w:val="16"/>
        </w:rPr>
        <w:t>t.j</w:t>
      </w:r>
      <w:proofErr w:type="spellEnd"/>
      <w:r w:rsidR="00216425" w:rsidRPr="00AD1A46">
        <w:rPr>
          <w:rFonts w:asciiTheme="minorHAnsi" w:hAnsiTheme="minorHAnsi" w:cstheme="minorHAnsi"/>
          <w:color w:val="0070C0"/>
          <w:sz w:val="16"/>
          <w:szCs w:val="16"/>
        </w:rPr>
        <w:t>. Dz. U. z 202</w:t>
      </w:r>
      <w:r w:rsidR="00C0785C" w:rsidRPr="00AD1A46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AD1A46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5699DC42" w14:textId="77777777" w:rsidR="00C754AE" w:rsidRPr="00AD1A46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AD1A46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67A3AAF0" w14:textId="77777777" w:rsidR="00640768" w:rsidRPr="00AD1A46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CE1A6A9" w14:textId="77777777" w:rsidR="00640768" w:rsidRPr="00AD1A46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AD1A46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AD1A46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47C36355" w14:textId="77777777" w:rsidR="008C5531" w:rsidRPr="00AD1A46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6"/>
          <w:szCs w:val="16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D1A46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AD1A46">
        <w:rPr>
          <w:rFonts w:asciiTheme="minorHAnsi" w:hAnsiTheme="minorHAnsi" w:cstheme="minorHAnsi"/>
          <w:sz w:val="16"/>
          <w:szCs w:val="16"/>
        </w:rPr>
        <w:t xml:space="preserve">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2DC687BA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AD1A46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AD1A46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AD1A46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AD1A46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D556" w14:textId="77777777" w:rsidR="00AD1A46" w:rsidRDefault="00AD1A46">
    <w:pPr>
      <w:pStyle w:val="Nagwek"/>
      <w:rPr>
        <w:rFonts w:asciiTheme="minorHAnsi" w:hAnsiTheme="minorHAnsi" w:cstheme="minorHAnsi"/>
        <w:sz w:val="18"/>
        <w:szCs w:val="18"/>
      </w:rPr>
    </w:pPr>
  </w:p>
  <w:p w14:paraId="4FBD89C7" w14:textId="77777777" w:rsidR="00AD1A46" w:rsidRDefault="00AD1A46">
    <w:pPr>
      <w:pStyle w:val="Nagwek"/>
      <w:rPr>
        <w:rFonts w:asciiTheme="minorHAnsi" w:hAnsiTheme="minorHAnsi" w:cstheme="minorHAnsi"/>
        <w:sz w:val="18"/>
        <w:szCs w:val="18"/>
      </w:rPr>
    </w:pPr>
  </w:p>
  <w:p w14:paraId="012C6511" w14:textId="534DDCF3" w:rsidR="00AD1A46" w:rsidRDefault="00F7143F" w:rsidP="00AD1A46">
    <w:pPr>
      <w:spacing w:line="360" w:lineRule="auto"/>
      <w:jc w:val="center"/>
      <w:rPr>
        <w:rFonts w:ascii="Calibri" w:eastAsia="Batang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792B37" wp14:editId="1286AAA9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1A46" w:rsidRPr="00AD1A46">
      <w:rPr>
        <w:rFonts w:ascii="Calibri" w:hAnsi="Calibri" w:cs="Calibri"/>
        <w:b/>
        <w:sz w:val="20"/>
      </w:rPr>
      <w:t xml:space="preserve">    </w:t>
    </w:r>
    <w:r w:rsidR="00AD1A46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="00AD1A46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="00AD1A46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="00AD1A46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="00AD1A46">
      <w:rPr>
        <w:rFonts w:ascii="Calibri" w:eastAsia="Batang" w:hAnsi="Calibri" w:cs="Calibri"/>
        <w:b/>
        <w:sz w:val="20"/>
      </w:rPr>
      <w:t>,</w:t>
    </w:r>
  </w:p>
  <w:p w14:paraId="1F2DF9DF" w14:textId="6891EBAF" w:rsidR="00AD1A46" w:rsidRDefault="00F7143F" w:rsidP="00AD1A46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7BCB20" wp14:editId="715BC498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175698393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F6AA05" id="Łącznik prosty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AD1A46">
      <w:rPr>
        <w:rFonts w:ascii="Calibri" w:eastAsia="Batang" w:hAnsi="Calibri" w:cs="Calibri"/>
        <w:b/>
        <w:sz w:val="20"/>
      </w:rPr>
      <w:t xml:space="preserve"> www.spzoz-siedlce.pl</w:t>
    </w:r>
  </w:p>
  <w:p w14:paraId="5BCF74AB" w14:textId="4B551599" w:rsidR="00AE2ACB" w:rsidRPr="00AD1A46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AD1A46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AD1A46">
      <w:rPr>
        <w:rFonts w:asciiTheme="minorHAnsi" w:hAnsiTheme="minorHAnsi" w:cstheme="minorHAnsi"/>
        <w:sz w:val="18"/>
        <w:szCs w:val="18"/>
      </w:rPr>
      <w:t xml:space="preserve"> </w:t>
    </w:r>
    <w:proofErr w:type="spellStart"/>
    <w:r w:rsidR="00B553F5" w:rsidRPr="00AD1A46">
      <w:rPr>
        <w:rFonts w:asciiTheme="minorHAnsi" w:hAnsiTheme="minorHAnsi" w:cstheme="minorHAnsi"/>
        <w:sz w:val="18"/>
        <w:szCs w:val="18"/>
      </w:rPr>
      <w:t>art.biurowe</w:t>
    </w:r>
    <w:proofErr w:type="spellEnd"/>
    <w:r w:rsidR="00B553F5" w:rsidRPr="00AD1A46">
      <w:rPr>
        <w:rFonts w:asciiTheme="minorHAnsi" w:hAnsiTheme="minorHAnsi" w:cstheme="minorHAnsi"/>
        <w:sz w:val="18"/>
        <w:szCs w:val="18"/>
      </w:rPr>
      <w:t>/5</w:t>
    </w:r>
    <w:r w:rsidR="00862AF7">
      <w:rPr>
        <w:rFonts w:asciiTheme="minorHAnsi" w:hAnsiTheme="minorHAnsi" w:cstheme="minorHAnsi"/>
        <w:sz w:val="18"/>
        <w:szCs w:val="18"/>
      </w:rPr>
      <w:t>76</w:t>
    </w:r>
    <w:r w:rsidR="00B553F5" w:rsidRPr="00AD1A46">
      <w:rPr>
        <w:rFonts w:asciiTheme="minorHAnsi" w:hAnsiTheme="minorHAnsi" w:cstheme="minorHAnsi"/>
        <w:sz w:val="18"/>
        <w:szCs w:val="18"/>
      </w:rPr>
      <w:t>/2026</w:t>
    </w:r>
    <w:r w:rsidR="00AD1A46" w:rsidRPr="00AD1A46">
      <w:rPr>
        <w:rFonts w:asciiTheme="minorHAnsi" w:hAnsiTheme="minorHAnsi" w:cstheme="minorHAnsi"/>
        <w:b/>
        <w:sz w:val="20"/>
        <w:szCs w:val="20"/>
      </w:rPr>
      <w:t xml:space="preserve"> </w:t>
    </w:r>
    <w:r w:rsidR="00AD1A46">
      <w:rPr>
        <w:rFonts w:asciiTheme="minorHAnsi" w:hAnsiTheme="minorHAnsi" w:cstheme="minorHAnsi"/>
        <w:b/>
        <w:sz w:val="20"/>
        <w:szCs w:val="20"/>
      </w:rPr>
      <w:t xml:space="preserve">                                                    </w:t>
    </w:r>
    <w:r w:rsidR="00AD1A46" w:rsidRPr="00AD1A46">
      <w:rPr>
        <w:rFonts w:ascii="Calibri" w:hAnsi="Calibri" w:cs="Calibri"/>
        <w:bCs/>
        <w:i/>
        <w:iCs/>
        <w:sz w:val="20"/>
        <w:szCs w:val="20"/>
      </w:rPr>
      <w:t xml:space="preserve">Załącznik nr 1 do </w:t>
    </w:r>
    <w:r w:rsidR="00AD1A46">
      <w:rPr>
        <w:rFonts w:ascii="Calibri" w:hAnsi="Calibri" w:cs="Calibri"/>
        <w:bCs/>
        <w:i/>
        <w:iCs/>
        <w:sz w:val="20"/>
        <w:szCs w:val="20"/>
      </w:rPr>
      <w:t>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74116"/>
    <w:multiLevelType w:val="hybridMultilevel"/>
    <w:tmpl w:val="40E863B4"/>
    <w:lvl w:ilvl="0" w:tplc="6DD29F8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2F32A3"/>
    <w:multiLevelType w:val="multilevel"/>
    <w:tmpl w:val="1F58E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72070369">
    <w:abstractNumId w:val="4"/>
  </w:num>
  <w:num w:numId="2" w16cid:durableId="366760395">
    <w:abstractNumId w:val="2"/>
  </w:num>
  <w:num w:numId="3" w16cid:durableId="679237999">
    <w:abstractNumId w:val="3"/>
  </w:num>
  <w:num w:numId="4" w16cid:durableId="879826637">
    <w:abstractNumId w:val="5"/>
  </w:num>
  <w:num w:numId="5" w16cid:durableId="2092660175">
    <w:abstractNumId w:val="1"/>
  </w:num>
  <w:num w:numId="6" w16cid:durableId="2037269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C02"/>
    <w:rsid w:val="00017B94"/>
    <w:rsid w:val="00061C02"/>
    <w:rsid w:val="00077EBA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3050E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62AF7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D1A46"/>
    <w:rsid w:val="00AE2ACB"/>
    <w:rsid w:val="00AF4AC3"/>
    <w:rsid w:val="00AF662E"/>
    <w:rsid w:val="00B42ED4"/>
    <w:rsid w:val="00B47637"/>
    <w:rsid w:val="00B553F5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143F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5B005"/>
  <w15:chartTrackingRefBased/>
  <w15:docId w15:val="{7A60CABE-3AD5-4D9B-B074-489E29CC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styleId="Hipercze">
    <w:name w:val="Hyperlink"/>
    <w:uiPriority w:val="99"/>
    <w:semiHidden/>
    <w:unhideWhenUsed/>
    <w:rsid w:val="00AD1A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820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3</cp:revision>
  <cp:lastPrinted>2026-05-27T12:23:00Z</cp:lastPrinted>
  <dcterms:created xsi:type="dcterms:W3CDTF">2026-05-05T07:02:00Z</dcterms:created>
  <dcterms:modified xsi:type="dcterms:W3CDTF">2026-05-27T12:23:00Z</dcterms:modified>
</cp:coreProperties>
</file>